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800" w:rsidRDefault="00697800" w:rsidP="006978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GEFFREY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:rsidR="00697800" w:rsidRDefault="00697800" w:rsidP="006978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Dunkeswell Abbey.</w:t>
      </w:r>
      <w:bookmarkStart w:id="0" w:name="_GoBack"/>
      <w:bookmarkEnd w:id="0"/>
    </w:p>
    <w:p w:rsidR="00697800" w:rsidRDefault="00697800" w:rsidP="006978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97800" w:rsidRDefault="00697800" w:rsidP="006978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97800" w:rsidRDefault="00697800" w:rsidP="006978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Sep.1423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parish church of Paignton,</w:t>
      </w:r>
    </w:p>
    <w:p w:rsidR="00697800" w:rsidRDefault="00697800" w:rsidP="006978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Devon, by Edmund Lacy, Bishop of Exeter(q.v.).</w:t>
      </w:r>
    </w:p>
    <w:p w:rsidR="00697800" w:rsidRDefault="00697800" w:rsidP="006978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 pp.84-5)</w:t>
      </w:r>
    </w:p>
    <w:p w:rsidR="00697800" w:rsidRDefault="00697800" w:rsidP="006978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97800" w:rsidRDefault="00697800" w:rsidP="0069780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97800" w:rsidRPr="00EF2CA4" w:rsidRDefault="00697800" w:rsidP="006978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February 2016</w:t>
      </w:r>
    </w:p>
    <w:p w:rsidR="00DD5B8A" w:rsidRPr="00697800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6978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7800" w:rsidRDefault="00697800" w:rsidP="00564E3C">
      <w:pPr>
        <w:spacing w:after="0" w:line="240" w:lineRule="auto"/>
      </w:pPr>
      <w:r>
        <w:separator/>
      </w:r>
    </w:p>
  </w:endnote>
  <w:endnote w:type="continuationSeparator" w:id="0">
    <w:p w:rsidR="00697800" w:rsidRDefault="0069780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97800">
      <w:rPr>
        <w:rFonts w:ascii="Times New Roman" w:hAnsi="Times New Roman" w:cs="Times New Roman"/>
        <w:noProof/>
        <w:sz w:val="24"/>
        <w:szCs w:val="24"/>
      </w:rPr>
      <w:t>16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7800" w:rsidRDefault="00697800" w:rsidP="00564E3C">
      <w:pPr>
        <w:spacing w:after="0" w:line="240" w:lineRule="auto"/>
      </w:pPr>
      <w:r>
        <w:separator/>
      </w:r>
    </w:p>
  </w:footnote>
  <w:footnote w:type="continuationSeparator" w:id="0">
    <w:p w:rsidR="00697800" w:rsidRDefault="0069780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800"/>
    <w:rsid w:val="00372DC6"/>
    <w:rsid w:val="00564E3C"/>
    <w:rsid w:val="0064591D"/>
    <w:rsid w:val="0069780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A651D5"/>
  <w15:chartTrackingRefBased/>
  <w15:docId w15:val="{58AA11AC-A7B7-4095-B068-746726CE2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2016-02-16T16:21:00Z</dcterms:created>
  <dcterms:modified xsi:type="dcterms:W3CDTF">2016-02-16T16:22:00Z</dcterms:modified>
</cp:coreProperties>
</file>